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CDC" w:rsidRDefault="00A15CDC" w:rsidP="006660AA">
      <w:pPr>
        <w:autoSpaceDE w:val="0"/>
        <w:rPr>
          <w:b/>
          <w:sz w:val="28"/>
        </w:rPr>
      </w:pPr>
      <w:r>
        <w:rPr>
          <w:sz w:val="28"/>
          <w:szCs w:val="28"/>
        </w:rPr>
        <w:t xml:space="preserve">                    </w:t>
      </w: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3in;margin-top:18pt;width:38.1pt;height:54.6pt;z-index:251658240;visibility:visible;mso-wrap-distance-left:9.05pt;mso-wrap-distance-right:9.05pt;mso-position-horizontal-relative:text;mso-position-vertical-relative:text" filled="t">
            <v:imagedata r:id="rId4" o:title=""/>
            <w10:wrap type="topAndBottom"/>
          </v:shape>
        </w:pict>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A15CDC" w:rsidRDefault="00A15CDC" w:rsidP="006660AA">
      <w:pPr>
        <w:jc w:val="center"/>
        <w:rPr>
          <w:b/>
          <w:spacing w:val="20"/>
          <w:sz w:val="28"/>
        </w:rPr>
      </w:pPr>
      <w:r>
        <w:rPr>
          <w:b/>
          <w:sz w:val="28"/>
        </w:rPr>
        <w:t>Виконавчий комітет</w:t>
      </w:r>
    </w:p>
    <w:p w:rsidR="00A15CDC" w:rsidRDefault="00A15CDC" w:rsidP="006660AA">
      <w:pPr>
        <w:rPr>
          <w:sz w:val="28"/>
          <w:szCs w:val="28"/>
        </w:rPr>
      </w:pPr>
      <w:r>
        <w:rPr>
          <w:b/>
          <w:spacing w:val="20"/>
          <w:sz w:val="28"/>
        </w:rPr>
        <w:t xml:space="preserve">                                            РІШЕННЯ</w:t>
      </w:r>
    </w:p>
    <w:p w:rsidR="00A15CDC" w:rsidRDefault="00A15CDC" w:rsidP="006660AA">
      <w:pPr>
        <w:jc w:val="both"/>
        <w:rPr>
          <w:sz w:val="28"/>
          <w:szCs w:val="28"/>
        </w:rPr>
      </w:pPr>
      <w:r>
        <w:rPr>
          <w:sz w:val="28"/>
          <w:szCs w:val="28"/>
        </w:rPr>
        <w:t xml:space="preserve">                                                                                    </w:t>
      </w:r>
    </w:p>
    <w:p w:rsidR="00A15CDC" w:rsidRDefault="00A15CDC" w:rsidP="006660AA">
      <w:pPr>
        <w:jc w:val="both"/>
        <w:rPr>
          <w:sz w:val="28"/>
          <w:szCs w:val="28"/>
        </w:rPr>
      </w:pPr>
      <w:r>
        <w:rPr>
          <w:sz w:val="28"/>
          <w:szCs w:val="28"/>
        </w:rPr>
        <w:t xml:space="preserve">                         </w:t>
      </w:r>
    </w:p>
    <w:p w:rsidR="00A15CDC" w:rsidRPr="0018470C" w:rsidRDefault="00A15CDC" w:rsidP="006660AA">
      <w:pPr>
        <w:rPr>
          <w:sz w:val="28"/>
          <w:szCs w:val="28"/>
          <w:lang w:val="ru-RU"/>
        </w:rPr>
      </w:pPr>
      <w:r>
        <w:rPr>
          <w:sz w:val="28"/>
          <w:szCs w:val="28"/>
        </w:rPr>
        <w:t xml:space="preserve">від </w:t>
      </w:r>
      <w:r>
        <w:rPr>
          <w:sz w:val="28"/>
          <w:szCs w:val="28"/>
          <w:lang w:val="ru-RU"/>
        </w:rPr>
        <w:t>27.10</w:t>
      </w:r>
      <w:r>
        <w:rPr>
          <w:sz w:val="28"/>
          <w:szCs w:val="28"/>
        </w:rPr>
        <w:t>.2020</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Pr>
          <w:sz w:val="28"/>
          <w:szCs w:val="28"/>
          <w:lang w:val="en-US"/>
        </w:rPr>
        <w:t>249</w:t>
      </w:r>
      <w:r>
        <w:rPr>
          <w:sz w:val="28"/>
          <w:szCs w:val="28"/>
        </w:rPr>
        <w:t xml:space="preserve">  </w:t>
      </w:r>
    </w:p>
    <w:p w:rsidR="00A15CDC" w:rsidRDefault="00A15CDC" w:rsidP="006660AA">
      <w:pPr>
        <w:rPr>
          <w:sz w:val="28"/>
          <w:szCs w:val="28"/>
        </w:rPr>
      </w:pPr>
    </w:p>
    <w:p w:rsidR="00A15CDC" w:rsidRDefault="00A15CDC" w:rsidP="006660AA">
      <w:pPr>
        <w:rPr>
          <w:sz w:val="28"/>
          <w:szCs w:val="28"/>
        </w:rPr>
      </w:pPr>
    </w:p>
    <w:p w:rsidR="00A15CDC" w:rsidRDefault="00A15CDC" w:rsidP="006660AA">
      <w:pPr>
        <w:rPr>
          <w:sz w:val="28"/>
          <w:szCs w:val="28"/>
        </w:rPr>
      </w:pPr>
      <w:r>
        <w:rPr>
          <w:sz w:val="28"/>
          <w:szCs w:val="28"/>
        </w:rPr>
        <w:t>Про здійснення правочинів</w:t>
      </w:r>
    </w:p>
    <w:p w:rsidR="00A15CDC" w:rsidRDefault="00A15CDC" w:rsidP="006660AA">
      <w:pPr>
        <w:rPr>
          <w:sz w:val="28"/>
          <w:szCs w:val="28"/>
        </w:rPr>
      </w:pPr>
      <w:r>
        <w:rPr>
          <w:sz w:val="28"/>
          <w:szCs w:val="28"/>
        </w:rPr>
        <w:t>стосовно нерухомого майна,</w:t>
      </w:r>
    </w:p>
    <w:p w:rsidR="00A15CDC" w:rsidRDefault="00A15CDC" w:rsidP="006660AA">
      <w:pPr>
        <w:rPr>
          <w:sz w:val="28"/>
          <w:szCs w:val="28"/>
        </w:rPr>
      </w:pPr>
      <w:r>
        <w:rPr>
          <w:sz w:val="28"/>
          <w:szCs w:val="28"/>
        </w:rPr>
        <w:t>право власності на яке, або право</w:t>
      </w:r>
    </w:p>
    <w:p w:rsidR="00A15CDC" w:rsidRDefault="00A15CDC" w:rsidP="006660AA">
      <w:pPr>
        <w:rPr>
          <w:sz w:val="28"/>
          <w:szCs w:val="28"/>
        </w:rPr>
      </w:pPr>
      <w:r>
        <w:rPr>
          <w:sz w:val="28"/>
          <w:szCs w:val="28"/>
        </w:rPr>
        <w:t>користування яким мають діти</w:t>
      </w:r>
    </w:p>
    <w:p w:rsidR="00A15CDC" w:rsidRDefault="00A15CDC" w:rsidP="006660AA">
      <w:pPr>
        <w:rPr>
          <w:sz w:val="28"/>
          <w:szCs w:val="28"/>
        </w:rPr>
      </w:pPr>
    </w:p>
    <w:p w:rsidR="00A15CDC" w:rsidRDefault="00A15CDC" w:rsidP="006660AA">
      <w:pPr>
        <w:rPr>
          <w:sz w:val="28"/>
          <w:szCs w:val="28"/>
        </w:rPr>
      </w:pPr>
    </w:p>
    <w:p w:rsidR="00A15CDC" w:rsidRDefault="00A15CDC" w:rsidP="006660AA">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A15CDC" w:rsidRDefault="00A15CDC" w:rsidP="006660AA">
      <w:pPr>
        <w:ind w:firstLine="708"/>
        <w:jc w:val="both"/>
      </w:pPr>
    </w:p>
    <w:p w:rsidR="00A15CDC" w:rsidRDefault="00A15CDC" w:rsidP="006660AA">
      <w:pPr>
        <w:jc w:val="both"/>
        <w:rPr>
          <w:sz w:val="28"/>
          <w:szCs w:val="28"/>
        </w:rPr>
      </w:pPr>
      <w:r>
        <w:rPr>
          <w:sz w:val="28"/>
          <w:szCs w:val="28"/>
        </w:rPr>
        <w:t>в и р і ш и в:</w:t>
      </w:r>
    </w:p>
    <w:p w:rsidR="00A15CDC" w:rsidRPr="00BA6D20" w:rsidRDefault="00A15CDC" w:rsidP="00BA6D20">
      <w:pPr>
        <w:jc w:val="both"/>
        <w:rPr>
          <w:sz w:val="28"/>
          <w:szCs w:val="28"/>
          <w:lang w:val="en-US"/>
        </w:rPr>
      </w:pPr>
    </w:p>
    <w:p w:rsidR="00A15CDC" w:rsidRDefault="00A15CDC" w:rsidP="0057627F">
      <w:pPr>
        <w:ind w:firstLine="708"/>
        <w:jc w:val="both"/>
        <w:rPr>
          <w:sz w:val="28"/>
          <w:szCs w:val="28"/>
        </w:rPr>
      </w:pPr>
      <w:r w:rsidRPr="00654836">
        <w:rPr>
          <w:sz w:val="28"/>
          <w:szCs w:val="28"/>
        </w:rPr>
        <w:t>1</w:t>
      </w:r>
      <w:r>
        <w:rPr>
          <w:sz w:val="28"/>
          <w:szCs w:val="28"/>
        </w:rPr>
        <w:t>. Відмовити Київському відділу державної виконавчої служби у                       м. Полтаві Північно-Східного міжрегіонального управління Міністерства юстиції (м. Суми) в наданні дозволу на примусову реалізацію квартири за адресою: АДРЕСА, яка належить на праві власності ОСОБА 1, де зареєстрована та має право користування малолітня дитина ОСОБА 2, 17.06.2010 р.н, у зв’язку з обмеженням житлових та майнових прав зазначеної дитини.</w:t>
      </w:r>
    </w:p>
    <w:p w:rsidR="00A15CDC" w:rsidRDefault="00A15CDC" w:rsidP="005F22A7">
      <w:pPr>
        <w:ind w:firstLine="708"/>
        <w:jc w:val="both"/>
        <w:rPr>
          <w:sz w:val="28"/>
          <w:szCs w:val="28"/>
        </w:rPr>
      </w:pPr>
      <w:r>
        <w:rPr>
          <w:sz w:val="28"/>
          <w:szCs w:val="28"/>
        </w:rPr>
        <w:t xml:space="preserve">2. Дозволити матері ОСОБА 1 надати згоду неповнолітній дочці </w:t>
      </w:r>
      <w:r>
        <w:rPr>
          <w:sz w:val="28"/>
          <w:szCs w:val="28"/>
        </w:rPr>
        <w:br/>
        <w:t>ОСОБА 2, 04.10.2003 р.н. укласти та підписати договір дарування (прийняти в дар) 2-кімнатної квартири за адресою: АДРЕСА, яка належить на праві власності ОСОБА 3 (батькові дитини).</w:t>
      </w:r>
    </w:p>
    <w:p w:rsidR="00A15CDC" w:rsidRDefault="00A15CDC" w:rsidP="00012D95">
      <w:pPr>
        <w:ind w:firstLine="708"/>
        <w:jc w:val="both"/>
        <w:rPr>
          <w:sz w:val="28"/>
          <w:szCs w:val="28"/>
        </w:rPr>
      </w:pPr>
      <w:r>
        <w:rPr>
          <w:sz w:val="28"/>
          <w:szCs w:val="28"/>
        </w:rPr>
        <w:t>2.1 Дозволити неповнолітній ОСОБА 2, яка діє за згодою матері  ОСОБА 1 укласти та підписати договір дарування (прийняти в дар) 2-кімнатної  квартири за адресою: АДРЕСА, яка належить на праві власності ОСОБА 3 (батькові дитини).</w:t>
      </w:r>
    </w:p>
    <w:p w:rsidR="00A15CDC" w:rsidRDefault="00A15CDC" w:rsidP="008E42C8">
      <w:pPr>
        <w:ind w:firstLine="708"/>
        <w:jc w:val="both"/>
        <w:rPr>
          <w:sz w:val="28"/>
          <w:szCs w:val="28"/>
        </w:rPr>
      </w:pPr>
      <w:r>
        <w:rPr>
          <w:sz w:val="28"/>
          <w:szCs w:val="28"/>
        </w:rPr>
        <w:t xml:space="preserve">3. </w:t>
      </w:r>
      <w:r w:rsidRPr="00EB58F0">
        <w:rPr>
          <w:sz w:val="28"/>
          <w:szCs w:val="28"/>
        </w:rPr>
        <w:t xml:space="preserve">Дозволити </w:t>
      </w:r>
      <w:r>
        <w:rPr>
          <w:sz w:val="28"/>
          <w:szCs w:val="28"/>
        </w:rPr>
        <w:t>матері</w:t>
      </w:r>
      <w:r w:rsidRPr="00EB58F0">
        <w:rPr>
          <w:sz w:val="28"/>
          <w:szCs w:val="28"/>
        </w:rPr>
        <w:t xml:space="preserve"> </w:t>
      </w:r>
      <w:r>
        <w:rPr>
          <w:sz w:val="28"/>
          <w:szCs w:val="28"/>
        </w:rPr>
        <w:t xml:space="preserve">ОСОБА 1 </w:t>
      </w:r>
      <w:r w:rsidRPr="00EB58F0">
        <w:rPr>
          <w:sz w:val="28"/>
          <w:szCs w:val="28"/>
        </w:rPr>
        <w:t>укласти та підписати від імені малолітнього сина</w:t>
      </w:r>
      <w:r>
        <w:rPr>
          <w:sz w:val="28"/>
          <w:szCs w:val="28"/>
        </w:rPr>
        <w:t xml:space="preserve"> ОСОБА 2</w:t>
      </w:r>
      <w:r w:rsidRPr="00EB58F0">
        <w:rPr>
          <w:sz w:val="28"/>
          <w:szCs w:val="28"/>
        </w:rPr>
        <w:t>, 23.04.2014 р.н. договір дарування (прийняти в дар) лише на ім’я дитини 1/3</w:t>
      </w:r>
      <w:r>
        <w:rPr>
          <w:sz w:val="28"/>
          <w:szCs w:val="28"/>
        </w:rPr>
        <w:t xml:space="preserve"> частину 2-кімнатної  квартири за адресою: АДРЕСА, яка належить на праві власності ОСОБА 3 (батькові дитини).</w:t>
      </w:r>
    </w:p>
    <w:p w:rsidR="00A15CDC" w:rsidRDefault="00A15CDC" w:rsidP="00C9197A">
      <w:pPr>
        <w:ind w:firstLine="708"/>
        <w:jc w:val="both"/>
        <w:rPr>
          <w:sz w:val="28"/>
          <w:szCs w:val="28"/>
        </w:rPr>
      </w:pPr>
      <w:r>
        <w:rPr>
          <w:sz w:val="28"/>
          <w:szCs w:val="28"/>
        </w:rPr>
        <w:t xml:space="preserve">4. </w:t>
      </w:r>
      <w:r w:rsidRPr="00DC79F9">
        <w:rPr>
          <w:sz w:val="28"/>
          <w:szCs w:val="28"/>
        </w:rPr>
        <w:t xml:space="preserve">Дозволити </w:t>
      </w:r>
      <w:r>
        <w:rPr>
          <w:sz w:val="28"/>
          <w:szCs w:val="28"/>
        </w:rPr>
        <w:t xml:space="preserve">ОСОБА 1 </w:t>
      </w:r>
      <w:r w:rsidRPr="00DC79F9">
        <w:rPr>
          <w:sz w:val="28"/>
          <w:szCs w:val="28"/>
        </w:rPr>
        <w:t>укласти договір дарування належн</w:t>
      </w:r>
      <w:r>
        <w:rPr>
          <w:sz w:val="28"/>
          <w:szCs w:val="28"/>
          <w:lang w:val="ru-RU"/>
        </w:rPr>
        <w:t>их</w:t>
      </w:r>
      <w:r w:rsidRPr="00DC79F9">
        <w:rPr>
          <w:sz w:val="28"/>
          <w:szCs w:val="28"/>
        </w:rPr>
        <w:t xml:space="preserve"> їй </w:t>
      </w:r>
      <w:r>
        <w:rPr>
          <w:sz w:val="28"/>
          <w:szCs w:val="28"/>
        </w:rPr>
        <w:t>9/20</w:t>
      </w:r>
      <w:r w:rsidRPr="00DC79F9">
        <w:rPr>
          <w:sz w:val="28"/>
          <w:szCs w:val="28"/>
        </w:rPr>
        <w:t xml:space="preserve"> частин</w:t>
      </w:r>
      <w:r>
        <w:rPr>
          <w:sz w:val="28"/>
          <w:szCs w:val="28"/>
        </w:rPr>
        <w:t xml:space="preserve"> житлового</w:t>
      </w:r>
      <w:r w:rsidRPr="00DC79F9">
        <w:rPr>
          <w:sz w:val="28"/>
          <w:szCs w:val="28"/>
        </w:rPr>
        <w:t xml:space="preserve"> будинку з відповідними господарськими будівлями та спорудами за адресою:</w:t>
      </w:r>
      <w:r>
        <w:rPr>
          <w:sz w:val="28"/>
          <w:szCs w:val="28"/>
        </w:rPr>
        <w:t xml:space="preserve"> АДРЕСА</w:t>
      </w:r>
      <w:r w:rsidRPr="00DC79F9">
        <w:rPr>
          <w:sz w:val="28"/>
          <w:szCs w:val="28"/>
        </w:rPr>
        <w:t xml:space="preserve">, де зареєстрований та має право користування малолітній </w:t>
      </w:r>
      <w:r>
        <w:rPr>
          <w:sz w:val="28"/>
          <w:szCs w:val="28"/>
        </w:rPr>
        <w:t>ОСОБА 2</w:t>
      </w:r>
      <w:r w:rsidRPr="00DC79F9">
        <w:rPr>
          <w:sz w:val="28"/>
          <w:szCs w:val="28"/>
        </w:rPr>
        <w:t xml:space="preserve">, 08.02.2007 р.н. на ім’я </w:t>
      </w:r>
      <w:r>
        <w:rPr>
          <w:sz w:val="28"/>
          <w:szCs w:val="28"/>
        </w:rPr>
        <w:t xml:space="preserve">ОСОБА 3 </w:t>
      </w:r>
      <w:r w:rsidRPr="00DC79F9">
        <w:rPr>
          <w:sz w:val="28"/>
          <w:szCs w:val="28"/>
        </w:rPr>
        <w:t>(батька вищевказаної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A15CDC" w:rsidRDefault="00A15CDC" w:rsidP="008E42C8">
      <w:pPr>
        <w:ind w:firstLine="708"/>
        <w:jc w:val="both"/>
        <w:rPr>
          <w:sz w:val="28"/>
          <w:szCs w:val="28"/>
        </w:rPr>
      </w:pPr>
    </w:p>
    <w:p w:rsidR="00A15CDC" w:rsidRDefault="00A15CDC" w:rsidP="00A70DDB">
      <w:pPr>
        <w:ind w:firstLine="708"/>
        <w:jc w:val="both"/>
        <w:rPr>
          <w:sz w:val="28"/>
          <w:szCs w:val="28"/>
        </w:rPr>
      </w:pPr>
    </w:p>
    <w:p w:rsidR="00A15CDC" w:rsidRDefault="00A15CDC" w:rsidP="00A70DDB">
      <w:pPr>
        <w:ind w:firstLine="708"/>
        <w:jc w:val="both"/>
        <w:rPr>
          <w:sz w:val="28"/>
          <w:szCs w:val="28"/>
        </w:rPr>
      </w:pPr>
    </w:p>
    <w:p w:rsidR="00A15CDC" w:rsidRDefault="00A15CDC" w:rsidP="00711DB6">
      <w:pPr>
        <w:jc w:val="both"/>
      </w:pPr>
      <w:r>
        <w:rPr>
          <w:sz w:val="28"/>
          <w:szCs w:val="28"/>
        </w:rPr>
        <w:t xml:space="preserve">Заступник голови районної ради                                </w:t>
      </w:r>
      <w:r>
        <w:rPr>
          <w:sz w:val="28"/>
          <w:szCs w:val="28"/>
          <w:lang w:val="en-US"/>
        </w:rPr>
        <w:t xml:space="preserve">   </w:t>
      </w:r>
      <w:r>
        <w:rPr>
          <w:sz w:val="28"/>
          <w:szCs w:val="28"/>
        </w:rPr>
        <w:t xml:space="preserve">Владислав КОНТАРЧУК </w:t>
      </w:r>
    </w:p>
    <w:p w:rsidR="00A15CDC" w:rsidRPr="00CF4D49" w:rsidRDefault="00A15CDC" w:rsidP="00711DB6">
      <w:pPr>
        <w:jc w:val="both"/>
      </w:pPr>
    </w:p>
    <w:sectPr w:rsidR="00A15CDC"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60AA"/>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2D95"/>
    <w:rsid w:val="000134D1"/>
    <w:rsid w:val="00013BA7"/>
    <w:rsid w:val="00014458"/>
    <w:rsid w:val="00014751"/>
    <w:rsid w:val="00014F15"/>
    <w:rsid w:val="000151C8"/>
    <w:rsid w:val="00015407"/>
    <w:rsid w:val="000155F7"/>
    <w:rsid w:val="00015812"/>
    <w:rsid w:val="00015AA2"/>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6B7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0EBF"/>
    <w:rsid w:val="000711C8"/>
    <w:rsid w:val="00071AF2"/>
    <w:rsid w:val="00072752"/>
    <w:rsid w:val="0007276C"/>
    <w:rsid w:val="000728EC"/>
    <w:rsid w:val="00073300"/>
    <w:rsid w:val="00073325"/>
    <w:rsid w:val="00073532"/>
    <w:rsid w:val="00073CAF"/>
    <w:rsid w:val="0007438F"/>
    <w:rsid w:val="0007487E"/>
    <w:rsid w:val="000748F7"/>
    <w:rsid w:val="00074D8D"/>
    <w:rsid w:val="00074DD0"/>
    <w:rsid w:val="00075085"/>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59F"/>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47E"/>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49E8"/>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5E44"/>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866"/>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5F71"/>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74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1A"/>
    <w:rsid w:val="00316598"/>
    <w:rsid w:val="00316C8E"/>
    <w:rsid w:val="00316F24"/>
    <w:rsid w:val="00317342"/>
    <w:rsid w:val="00317CAF"/>
    <w:rsid w:val="003200E5"/>
    <w:rsid w:val="00320555"/>
    <w:rsid w:val="00320827"/>
    <w:rsid w:val="00321502"/>
    <w:rsid w:val="0032168F"/>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8BD"/>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D1F"/>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12"/>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B07"/>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97BA0"/>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06C"/>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382"/>
    <w:rsid w:val="004024F8"/>
    <w:rsid w:val="0040291D"/>
    <w:rsid w:val="00403389"/>
    <w:rsid w:val="004033F9"/>
    <w:rsid w:val="00403486"/>
    <w:rsid w:val="0040422E"/>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5F0A"/>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067"/>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849"/>
    <w:rsid w:val="00574C2C"/>
    <w:rsid w:val="00574E2F"/>
    <w:rsid w:val="00575077"/>
    <w:rsid w:val="00575BE8"/>
    <w:rsid w:val="00575C1F"/>
    <w:rsid w:val="0057627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4E2"/>
    <w:rsid w:val="005B5ECD"/>
    <w:rsid w:val="005B60EB"/>
    <w:rsid w:val="005B67EE"/>
    <w:rsid w:val="005B6BC5"/>
    <w:rsid w:val="005B7F81"/>
    <w:rsid w:val="005B7FAA"/>
    <w:rsid w:val="005C0472"/>
    <w:rsid w:val="005C0585"/>
    <w:rsid w:val="005C0E03"/>
    <w:rsid w:val="005C1A71"/>
    <w:rsid w:val="005C1F25"/>
    <w:rsid w:val="005C2FAA"/>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6B22"/>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A7"/>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17C7"/>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31DA"/>
    <w:rsid w:val="00643A81"/>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836"/>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D7EBE"/>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A3"/>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1DB6"/>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4BF"/>
    <w:rsid w:val="007D0B44"/>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2BAA"/>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6D5B"/>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4A4"/>
    <w:rsid w:val="008675FF"/>
    <w:rsid w:val="00867A82"/>
    <w:rsid w:val="00867DAA"/>
    <w:rsid w:val="00867DD1"/>
    <w:rsid w:val="008705EC"/>
    <w:rsid w:val="00870A17"/>
    <w:rsid w:val="00870C46"/>
    <w:rsid w:val="00870E75"/>
    <w:rsid w:val="008710AB"/>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8FA"/>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2C8"/>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3FD2"/>
    <w:rsid w:val="009745EE"/>
    <w:rsid w:val="009747B2"/>
    <w:rsid w:val="0097493B"/>
    <w:rsid w:val="00974AB2"/>
    <w:rsid w:val="009754D9"/>
    <w:rsid w:val="00975513"/>
    <w:rsid w:val="00975745"/>
    <w:rsid w:val="00975AF5"/>
    <w:rsid w:val="009760E9"/>
    <w:rsid w:val="0097617F"/>
    <w:rsid w:val="00976299"/>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887"/>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CD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146"/>
    <w:rsid w:val="00A23F5E"/>
    <w:rsid w:val="00A240C4"/>
    <w:rsid w:val="00A241D1"/>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DDB"/>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6F18"/>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B2"/>
    <w:rsid w:val="00B57975"/>
    <w:rsid w:val="00B57B22"/>
    <w:rsid w:val="00B57FCB"/>
    <w:rsid w:val="00B603C1"/>
    <w:rsid w:val="00B606E5"/>
    <w:rsid w:val="00B607C7"/>
    <w:rsid w:val="00B60BE4"/>
    <w:rsid w:val="00B60D7D"/>
    <w:rsid w:val="00B60D9B"/>
    <w:rsid w:val="00B60D9D"/>
    <w:rsid w:val="00B60DB6"/>
    <w:rsid w:val="00B62193"/>
    <w:rsid w:val="00B62B39"/>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6D20"/>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8DC"/>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34B"/>
    <w:rsid w:val="00C65B0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197A"/>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398C"/>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0945"/>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C79F9"/>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46D"/>
    <w:rsid w:val="00DD39A4"/>
    <w:rsid w:val="00DD3B1F"/>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DD0"/>
    <w:rsid w:val="00DE0EFE"/>
    <w:rsid w:val="00DE121E"/>
    <w:rsid w:val="00DE1579"/>
    <w:rsid w:val="00DE251F"/>
    <w:rsid w:val="00DE2DEA"/>
    <w:rsid w:val="00DE38C1"/>
    <w:rsid w:val="00DE38CA"/>
    <w:rsid w:val="00DE4D52"/>
    <w:rsid w:val="00DE5116"/>
    <w:rsid w:val="00DE54D6"/>
    <w:rsid w:val="00DE5507"/>
    <w:rsid w:val="00DE56F2"/>
    <w:rsid w:val="00DE60DA"/>
    <w:rsid w:val="00DE63BB"/>
    <w:rsid w:val="00DE6833"/>
    <w:rsid w:val="00DE6837"/>
    <w:rsid w:val="00DE6A71"/>
    <w:rsid w:val="00DE77A8"/>
    <w:rsid w:val="00DF0332"/>
    <w:rsid w:val="00DF0375"/>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934"/>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C55"/>
    <w:rsid w:val="00E2306E"/>
    <w:rsid w:val="00E231B0"/>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3E6"/>
    <w:rsid w:val="00E454AF"/>
    <w:rsid w:val="00E456B3"/>
    <w:rsid w:val="00E45CD1"/>
    <w:rsid w:val="00E4606C"/>
    <w:rsid w:val="00E465FA"/>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38D"/>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58F0"/>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4FEA"/>
    <w:rsid w:val="00ED5729"/>
    <w:rsid w:val="00ED661B"/>
    <w:rsid w:val="00ED67FA"/>
    <w:rsid w:val="00ED71A8"/>
    <w:rsid w:val="00ED735C"/>
    <w:rsid w:val="00ED7729"/>
    <w:rsid w:val="00ED7A1D"/>
    <w:rsid w:val="00EE05C3"/>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623"/>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0EB"/>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8B"/>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0AA"/>
    <w:rPr>
      <w:rFonts w:ascii="Times New Roman" w:hAnsi="Times New Roman"/>
      <w:sz w:val="24"/>
      <w:szCs w:val="24"/>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A6D7A"/>
    <w:pPr>
      <w:ind w:left="720"/>
      <w:contextualSpacing/>
    </w:pPr>
  </w:style>
  <w:style w:type="paragraph" w:styleId="BalloonText">
    <w:name w:val="Balloon Text"/>
    <w:basedOn w:val="Normal"/>
    <w:link w:val="BalloonTextChar"/>
    <w:uiPriority w:val="99"/>
    <w:semiHidden/>
    <w:rsid w:val="006041B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41B5"/>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27750261">
      <w:marLeft w:val="0"/>
      <w:marRight w:val="0"/>
      <w:marTop w:val="0"/>
      <w:marBottom w:val="0"/>
      <w:divBdr>
        <w:top w:val="none" w:sz="0" w:space="0" w:color="auto"/>
        <w:left w:val="none" w:sz="0" w:space="0" w:color="auto"/>
        <w:bottom w:val="none" w:sz="0" w:space="0" w:color="auto"/>
        <w:right w:val="none" w:sz="0" w:space="0" w:color="auto"/>
      </w:divBdr>
    </w:div>
    <w:div w:id="327750262">
      <w:marLeft w:val="0"/>
      <w:marRight w:val="0"/>
      <w:marTop w:val="0"/>
      <w:marBottom w:val="0"/>
      <w:divBdr>
        <w:top w:val="none" w:sz="0" w:space="0" w:color="auto"/>
        <w:left w:val="none" w:sz="0" w:space="0" w:color="auto"/>
        <w:bottom w:val="none" w:sz="0" w:space="0" w:color="auto"/>
        <w:right w:val="none" w:sz="0" w:space="0" w:color="auto"/>
      </w:divBdr>
    </w:div>
    <w:div w:id="327750263">
      <w:marLeft w:val="0"/>
      <w:marRight w:val="0"/>
      <w:marTop w:val="0"/>
      <w:marBottom w:val="0"/>
      <w:divBdr>
        <w:top w:val="none" w:sz="0" w:space="0" w:color="auto"/>
        <w:left w:val="none" w:sz="0" w:space="0" w:color="auto"/>
        <w:bottom w:val="none" w:sz="0" w:space="0" w:color="auto"/>
        <w:right w:val="none" w:sz="0" w:space="0" w:color="auto"/>
      </w:divBdr>
    </w:div>
    <w:div w:id="3277502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1312</TotalTime>
  <Pages>2</Pages>
  <Words>524</Words>
  <Characters>2990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Admin</cp:lastModifiedBy>
  <cp:revision>51</cp:revision>
  <cp:lastPrinted>2020-10-27T12:27:00Z</cp:lastPrinted>
  <dcterms:created xsi:type="dcterms:W3CDTF">2020-06-26T07:27:00Z</dcterms:created>
  <dcterms:modified xsi:type="dcterms:W3CDTF">2020-10-27T12:35:00Z</dcterms:modified>
</cp:coreProperties>
</file>